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6701E">
        <w:rPr>
          <w:rFonts w:cs="Arial"/>
          <w:b/>
          <w:caps/>
          <w:sz w:val="28"/>
          <w:szCs w:val="28"/>
        </w:rPr>
        <w:t>93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p w:rsidR="00D520A6" w:rsidRDefault="00D520A6" w:rsidP="00D520A6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520A6" w:rsidRPr="00FB00FA" w:rsidRDefault="00D520A6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D520A6" w:rsidRPr="00FB00FA" w:rsidSect="00176A0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851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151" w:rsidRDefault="00B76151">
      <w:r>
        <w:separator/>
      </w:r>
    </w:p>
  </w:endnote>
  <w:endnote w:type="continuationSeparator" w:id="0">
    <w:p w:rsidR="00B76151" w:rsidRDefault="00B7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151" w:rsidRDefault="00B76151">
      <w:r>
        <w:separator/>
      </w:r>
    </w:p>
  </w:footnote>
  <w:footnote w:type="continuationSeparator" w:id="0">
    <w:p w:rsidR="00B76151" w:rsidRDefault="00B76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76A02">
      <w:rPr>
        <w:rFonts w:cs="Arial"/>
        <w:b/>
        <w:sz w:val="20"/>
        <w:szCs w:val="20"/>
        <w:u w:val="single"/>
      </w:rPr>
      <w:t>93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76A02">
      <w:rPr>
        <w:rFonts w:cs="Arial"/>
        <w:b/>
        <w:sz w:val="20"/>
        <w:szCs w:val="20"/>
        <w:u w:val="single"/>
      </w:rPr>
      <w:t>– Vereador Valmir do Parque Meia Lua</w:t>
    </w:r>
    <w:r w:rsidR="00A349F1" w:rsidRPr="00317C1A">
      <w:rPr>
        <w:rFonts w:cs="Arial"/>
        <w:b/>
        <w:sz w:val="20"/>
        <w:szCs w:val="20"/>
        <w:u w:val="single"/>
      </w:rPr>
      <w:t xml:space="preserve">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520A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520A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7FE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7FE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5" name="Imagem 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7FE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7FE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9E014DA"/>
    <w:multiLevelType w:val="hybridMultilevel"/>
    <w:tmpl w:val="8416A404"/>
    <w:lvl w:ilvl="0" w:tplc="BF70A67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26B3E"/>
    <w:rsid w:val="0014591F"/>
    <w:rsid w:val="00150EE2"/>
    <w:rsid w:val="00172E81"/>
    <w:rsid w:val="00176A02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20F1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B754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42AB7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87FE0"/>
    <w:rsid w:val="00790911"/>
    <w:rsid w:val="007D39FD"/>
    <w:rsid w:val="007E3F69"/>
    <w:rsid w:val="007F58B8"/>
    <w:rsid w:val="007F75CA"/>
    <w:rsid w:val="0080197E"/>
    <w:rsid w:val="00820C13"/>
    <w:rsid w:val="00832AF7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20B8A"/>
    <w:rsid w:val="00B57E0F"/>
    <w:rsid w:val="00B6701E"/>
    <w:rsid w:val="00B75CEF"/>
    <w:rsid w:val="00B76151"/>
    <w:rsid w:val="00B820F8"/>
    <w:rsid w:val="00B97ABA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20A6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EE544B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B67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3957B-9035-4975-BD6E-AE8E5469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35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2017-01-27T16:52:00Z</cp:lastPrinted>
  <dcterms:created xsi:type="dcterms:W3CDTF">2021-06-01T00:29:00Z</dcterms:created>
  <dcterms:modified xsi:type="dcterms:W3CDTF">2021-06-02T14:29:00Z</dcterms:modified>
</cp:coreProperties>
</file>